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488d44" w14:textId="b488d4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26108F">
        <w:t>89</w:t>
      </w:r>
      <w:proofErr w:type="spellEnd"/>
      <w:r w:rsidR="004709E1">
        <w:t>.</w:t>
      </w:r>
      <w:r>
        <w:t xml:space="preserve"> St-</w:t>
      </w:r>
      <w:proofErr w:type="spellStart"/>
      <w:r w:rsidR="0026108F">
        <w:t>473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26108F">
        <w:t>89</w:t>
      </w:r>
      <w:proofErr w:type="spellEnd"/>
      <w:r w:rsidR="004709E1">
        <w:t>.</w:t>
      </w:r>
      <w:r>
        <w:t xml:space="preserve"> St-</w:t>
      </w:r>
      <w:proofErr w:type="spellStart"/>
      <w:r w:rsidR="0026108F">
        <w:t>473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9B4948" w:rsidP="002D12B5" w:rsidRDefault="00C8505A">
      <w:pPr>
        <w:ind w:left="708" w:firstLine="72"/>
      </w:pPr>
      <w:r>
        <w:t>Predlagatelj –</w:t>
      </w:r>
      <w:r w:rsidR="009B4948">
        <w:t xml:space="preserve">regulatorno tijelo- Financijska agencija, Trg Svibanjskih žrtava </w:t>
      </w:r>
      <w:proofErr w:type="spellStart"/>
      <w:r w:rsidR="009B4948">
        <w:t>1995</w:t>
      </w:r>
      <w:proofErr w:type="spellEnd"/>
      <w:r w:rsidR="009B4948">
        <w:t xml:space="preserve">. 1 </w:t>
      </w:r>
      <w:r w:rsidR="0026108F">
        <w:t xml:space="preserve">  </w:t>
      </w:r>
      <w:proofErr w:type="spellStart"/>
      <w:r w:rsidR="009B4948">
        <w:t>10000</w:t>
      </w:r>
      <w:proofErr w:type="spellEnd"/>
      <w:r w:rsidR="009B4948">
        <w:t xml:space="preserve"> Zagreb</w:t>
      </w:r>
    </w:p>
    <w:p w:rsidR="002D12B5" w:rsidP="002D12B5" w:rsidRDefault="00C8505A">
      <w:pPr>
        <w:ind w:left="708" w:firstLine="72"/>
      </w:pP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B4948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6206CE" w:rsidP="000E12CA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>–</w:t>
      </w:r>
      <w:r w:rsidR="009B4948">
        <w:t xml:space="preserve"> </w:t>
      </w:r>
      <w:r w:rsidR="0026108F">
        <w:t xml:space="preserve">SANJA </w:t>
      </w:r>
      <w:proofErr w:type="spellStart"/>
      <w:r w:rsidR="0026108F">
        <w:t>FABRIČNI</w:t>
      </w:r>
      <w:proofErr w:type="spellEnd"/>
      <w:r w:rsidR="0026108F">
        <w:t xml:space="preserve"> j.d.o.o. za trgovinu i usluge, Ulica Dore Pejačević 6,        </w:t>
      </w:r>
      <w:proofErr w:type="spellStart"/>
      <w:r w:rsidR="0026108F">
        <w:t>10000</w:t>
      </w:r>
      <w:proofErr w:type="spellEnd"/>
      <w:r w:rsidR="0026108F">
        <w:t xml:space="preserve"> Zagreb</w:t>
      </w:r>
      <w:r w:rsidR="0037202B">
        <w:t xml:space="preserve">                                                                 </w:t>
      </w:r>
      <w:r w:rsidR="0026108F">
        <w:tab/>
      </w:r>
      <w:r w:rsidR="0026108F">
        <w:tab/>
      </w:r>
      <w:r w:rsidR="0026108F">
        <w:tab/>
      </w:r>
      <w:r w:rsidR="0026108F">
        <w:tab/>
      </w:r>
    </w:p>
    <w:p w:rsidR="000E12CA" w:rsidP="000E12CA" w:rsidRDefault="0037202B">
      <w:pPr>
        <w:ind w:left="708" w:firstLine="72"/>
      </w:pPr>
      <w:r>
        <w:t xml:space="preserve"> </w:t>
      </w:r>
      <w:proofErr w:type="spellStart"/>
      <w:r w:rsidR="000E12CA">
        <w:t>OIB</w:t>
      </w:r>
      <w:proofErr w:type="spellEnd"/>
      <w:r w:rsidR="000E12CA">
        <w:t>:</w:t>
      </w:r>
      <w:r w:rsidR="0026108F">
        <w:t xml:space="preserve"> </w:t>
      </w:r>
      <w:proofErr w:type="spellStart"/>
      <w:r w:rsidR="0026108F">
        <w:t>74626950153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9B4948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B7BD3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B7B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7B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7B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7B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7B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2020.</izvorni_sadrzaj>
    <derivirana_varijabla naziv="DomainObject.Predmet.DatumIzradeOptuznogAkta_1">13. veljače 2020.</derivirana_varijabla>
  </DomainObject.Predmet.DatumIzradeOptuznogAkta>
  <DomainObject.Predmet.DatumIzradeOptuznogAktaFormated>
    <izvorni_sadrzaj>13.2.2020.</izvorni_sadrzaj>
    <derivirana_varijabla naziv="DomainObject.Predmet.DatumIzradeOptuznogAktaFormated_1">13.2.2020.</derivirana_varijabla>
  </DomainObject.Predmet.DatumIzradeOptuznogAktaFormated>
  <DomainObject.Predmet.DatumOsnivanja>
    <izvorni_sadrzaj>14. veljače 2020.</izvorni_sadrzaj>
    <derivirana_varijabla naziv="DomainObject.Predmet.DatumOsnivanja_1">14.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2020.</izvorni_sadrzaj>
    <derivirana_varijabla naziv="DomainObject.Predmet.DatumPrimitkaOptuznogAkta_1">13.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St-473/2020</izvorni_sadrzaj>
    <derivirana_varijabla naziv="DomainObject.Predmet.OznakaBroj_1">St-473/2020</derivirana_varijabla>
  </DomainObject.Predmet.OznakaBroj>
  <DomainObject.Predmet.OznakaBrojOptuznogAkta>
    <izvorni_sadrzaj>04-06-20-850</izvorni_sadrzaj>
    <derivirana_varijabla naziv="DomainObject.Predmet.OznakaBrojOptuznogAkta_1">04-06-20-850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FABRIČNI  jednostavno društvo s ograničenom odgovornošću za trgovinu i usluge zastupanog po punomoćniku Dario Fabrični</izvorni_sadrzaj>
    <derivirana_varijabla naziv="DomainObject.Predmet.ProtustrankaFormated_1">  SANJA FABRIČNI  jednostavno društvo s ograničenom odgovornošću za trgovinu i usluge zastupanog po punomoćniku Dario Fabrični</derivirana_varijabla>
  </DomainObject.Predmet.ProtustrankaFormated>
  <DomainObject.Predmet.ProtustrankaFormatedOIB>
    <izvorni_sadrzaj>  SANJA FABRIČNI  jednostavno društvo s ograničenom odgovornošću za trgovinu i usluge, OIB 74626950153 zastupanog po punomoćniku Dario Fabrični</izvorni_sadrzaj>
    <derivirana_varijabla naziv="DomainObject.Predmet.ProtustrankaFormatedOIB_1">  SANJA FABRIČNI  jednostavno društvo s ograničenom odgovornošću za trgovinu i usluge, OIB 74626950153 zastupanog po punomoćniku Dario Fabrični</derivirana_varijabla>
  </DomainObject.Predmet.ProtustrankaFormatedOIB>
  <DomainObject.Predmet.ProtustrankaFormatedWithAdress>
    <izvorni_sadrzaj> SANJA FABRIČNI  jednostavno društvo s ograničenom odgovornošću za trgovinu i usluge, Ulica Dore Pejačević 6, 10000 Zagreb zastupanog po punomoćniku Dario Fabrični</izvorni_sadrzaj>
    <derivirana_varijabla naziv="DomainObject.Predmet.ProtustrankaFormatedWithAdress_1"> SANJA FABRIČNI  jednostavno društvo s ograničenom odgovornošću za trgovinu i usluge, Ulica Dore Pejačević 6, 10000 Zagreb zastupanog po punomoćniku Dario Fabrični</derivirana_varijabla>
  </DomainObject.Predmet.ProtustrankaFormatedWithAdress>
  <DomainObject.Predmet.ProtustrankaFormatedWithAdressOIB>
    <izvorni_sadrzaj> SANJA FABRIČNI  jednostavno društvo s ograničenom odgovornošću za trgovinu i usluge, OIB 74626950153, Ulica Dore Pejačević 6, 10000 Zagreb zastupanog po punomoćniku Dario Fabrični</izvorni_sadrzaj>
    <derivirana_varijabla naziv="DomainObject.Predmet.ProtustrankaFormatedWithAdressOIB_1"> SANJA FABRIČNI  jednostavno društvo s ograničenom odgovornošću za trgovinu i usluge, OIB 74626950153, Ulica Dore Pejačević 6, 10000 Zagreb zastupanog po punomoćniku Dario Fabrični</derivirana_varijabla>
  </DomainObject.Predmet.ProtustrankaFormatedWithAdressOIB>
  <DomainObject.Predmet.ProtustrankaWithAdress>
    <izvorni_sadrzaj>SANJA FABRIČNI  jednostavno društvo s ograničenom odgovornošću za trgovinu i usluge Ulica Dore Pejačević 6, 10000 Zagreb</izvorni_sadrzaj>
    <derivirana_varijabla naziv="DomainObject.Predmet.ProtustrankaWithAdress_1">SANJA FABRIČNI  jednostavno društvo s ograničenom odgovornošću za trgovinu i usluge Ulica Dore Pejačević 6, 10000 Zagreb</derivirana_varijabla>
  </DomainObject.Predmet.ProtustrankaWithAdress>
  <DomainObject.Predmet.ProtustrankaWithAdressOIB>
    <izvorni_sadrzaj>SANJA FABRIČNI  jednostavno društvo s ograničenom odgovornošću za trgovinu i usluge, OIB 74626950153, Ulica Dore Pejačević 6, 10000 Zagreb</izvorni_sadrzaj>
    <derivirana_varijabla naziv="DomainObject.Predmet.ProtustrankaWithAdressOIB_1">SANJA FABRIČNI  jednostavno društvo s ograničenom odgovornošću za trgovinu i usluge, OIB 74626950153, Ulica Dore Pejačević 6, 10000 Zagreb</derivirana_varijabla>
  </DomainObject.Predmet.ProtustrankaWithAdressOIB>
  <DomainObject.Predmet.ProtustrankaNazivFormated>
    <izvorni_sadrzaj>SANJA FABRIČNI  jednostavno društvo s ograničenom odgovornošću za trgovinu i usluge</izvorni_sadrzaj>
    <derivirana_varijabla naziv="DomainObject.Predmet.ProtustrankaNazivFormated_1">SANJA FABRIČNI  jednostavno društvo s ograničenom odgovornošću za trgovinu i usluge</derivirana_varijabla>
  </DomainObject.Predmet.ProtustrankaNazivFormated>
  <DomainObject.Predmet.ProtustrankaNazivFormatedOIB>
    <izvorni_sadrzaj>SANJA FABRIČNI  jednostavno društvo s ograničenom odgovornošću za trgovinu i usluge, OIB 74626950153</izvorni_sadrzaj>
    <derivirana_varijabla naziv="DomainObject.Predmet.ProtustrankaNazivFormatedOIB_1">SANJA FABRIČNI  jednostavno društvo s ograničenom odgovornošću za trgovinu i usluge, OIB 74626950153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SANJA FABRIČNI  jednostavno društvo s ograničenom odgovornošću za trgovinu i usluge zastupanog po punomoćniku Dario Fabrični</item>
    </izvorni_sadrzaj>
    <derivirana_varijabla naziv="DomainObject.Predmet.ProtuStrankaListFormated_1">
      <item>SANJA FABRIČNI  jednostavno društvo s ograničenom odgovornošću za trgovinu i usluge zastupanog po punomoćniku Dario Fabrični</item>
    </derivirana_varijabla>
  </DomainObject.Predmet.ProtuStrankaListFormated>
  <DomainObject.Predmet.ProtuStrankaListFormatedOIB>
    <izvorni_sadrzaj>
      <item>SANJA FABRIČNI  jednostavno društvo s ograničenom odgovornošću za trgovinu i usluge, OIB 74626950153 zastupanog po punomoćniku Dario Fabrični</item>
    </izvorni_sadrzaj>
    <derivirana_varijabla naziv="DomainObject.Predmet.ProtuStrankaListFormatedOIB_1">
      <item>SANJA FABRIČNI  jednostavno društvo s ograničenom odgovornošću za trgovinu i usluge, OIB 74626950153 zastupanog po punomoćniku Dario Fabrični</item>
    </derivirana_varijabla>
  </DomainObject.Predmet.ProtuStrankaListFormatedOIB>
  <DomainObject.Predmet.ProtuStrankaListFormatedWithAdress>
    <izvorni_sadrzaj>
      <item>SANJA FABRIČNI  jednostavno društvo s ograničenom odgovornošću za trgovinu i usluge, Ulica Dore Pejačević 6, 10000 Zagreb zastupanog po punomoćniku Dario Fabrični</item>
    </izvorni_sadrzaj>
    <derivirana_varijabla naziv="DomainObject.Predmet.ProtuStrankaListFormatedWithAdress_1">
      <item>SANJA FABRIČNI  jednostavno društvo s ograničenom odgovornošću za trgovinu i usluge, Ulica Dore Pejačević 6, 10000 Zagreb zastupanog po punomoćniku Dario Fabrični</item>
    </derivirana_varijabla>
  </DomainObject.Predmet.ProtuStrankaListFormatedWithAdress>
  <DomainObject.Predmet.ProtuStrankaListFormatedWithAdressOIB>
    <izvorni_sadrzaj>
      <item>SANJA FABRIČNI  jednostavno društvo s ograničenom odgovornošću za trgovinu i usluge, OIB 74626950153, Ulica Dore Pejačević 6, 10000 Zagreb zastupanog po punomoćniku Dario Fabrični</item>
    </izvorni_sadrzaj>
    <derivirana_varijabla naziv="DomainObject.Predmet.ProtuStrankaListFormatedWithAdressOIB_1">
      <item>SANJA FABRIČNI  jednostavno društvo s ograničenom odgovornošću za trgovinu i usluge, OIB 74626950153, Ulica Dore Pejačević 6, 10000 Zagreb zastupanog po punomoćniku Dario Fabrični</item>
    </derivirana_varijabla>
  </DomainObject.Predmet.ProtuStrankaListFormatedWithAdressOIB>
  <DomainObject.Predmet.ProtuStrankaListNazivFormated>
    <izvorni_sadrzaj>
      <item>SANJA FABRIČNI  jednostavno društvo s ograničenom odgovornošću za trgovinu i usluge</item>
    </izvorni_sadrzaj>
    <derivirana_varijabla naziv="DomainObject.Predmet.ProtuStrankaListNazivFormated_1">
      <item>SANJA FABRIČNI  jednostavno društvo s ograničenom odgovornošću za trgovinu i usluge</item>
    </derivirana_varijabla>
  </DomainObject.Predmet.ProtuStrankaListNazivFormated>
  <DomainObject.Predmet.ProtuStrankaListNazivFormatedOIB>
    <izvorni_sadrzaj>
      <item>SANJA FABRIČNI  jednostavno društvo s ograničenom odgovornošću za trgovinu i usluge, OIB 74626950153</item>
    </izvorni_sadrzaj>
    <derivirana_varijabla naziv="DomainObject.Predmet.ProtuStrankaListNazivFormatedOIB_1">
      <item>SANJA FABRIČNI  jednostavno društvo s ograničenom odgovornošću za trgovinu i usluge, OIB 74626950153</item>
    </derivirana_varijabla>
  </DomainObject.Predmet.ProtuStrankaListNazivFormatedOIB>
  <DomainObject.Predmet.OstaliListFormated>
    <izvorni_sadrzaj>
      <item>Dario Fabrični punomoćnik sudionika u postupku SANJA FABRIČNI  jednostavno društvo s ograničenom odgovornošću za trgovinu i usluge</item>
    </izvorni_sadrzaj>
    <derivirana_varijabla naziv="DomainObject.Predmet.OstaliListFormated_1">
      <item>Dario Fabrični punomoćnik sudionika u postupku SANJA FABRIČNI  jednostavno društvo s ograničenom odgovornošću za trgovinu i usluge</item>
    </derivirana_varijabla>
  </DomainObject.Predmet.OstaliListFormated>
  <DomainObject.Predmet.OstaliListFormatedOIB>
    <izvorni_sadrzaj>
      <item>Dario Fabrični, OIB 39693260935 punomoćnik sudionika u postupku SANJA FABRIČNI  jednostavno društvo s ograničenom odgovornošću za trgovinu i usluge</item>
    </izvorni_sadrzaj>
    <derivirana_varijabla naziv="DomainObject.Predmet.OstaliListFormatedOIB_1">
      <item>Dario Fabrični, OIB 39693260935 punomoćnik sudionika u postupku SANJA FABRIČNI  jednostavno društvo s ograničenom odgovornošću za trgovinu i usluge</item>
    </derivirana_varijabla>
  </DomainObject.Predmet.OstaliListFormatedOIB>
  <DomainObject.Predmet.OstaliListFormatedWithAdress>
    <izvorni_sadrzaj>
      <item>Dario Fabrični, Ulica Dore Pejačević 6, 10000 Zagreb punomoćnik sudionika u postupku SANJA FABRIČNI  jednostavno društvo s ograničenom odgovornošću za trgovinu i usluge</item>
    </izvorni_sadrzaj>
    <derivirana_varijabla naziv="DomainObject.Predmet.OstaliListFormatedWithAdress_1">
      <item>Dario Fabrični, Ulica Dore Pejačević 6, 10000 Zagreb punomoćnik sudionika u postupku SANJA FABRIČNI  jednostavno društvo s ograničenom odgovornošću za trgovinu i usluge</item>
    </derivirana_varijabla>
  </DomainObject.Predmet.OstaliListFormatedWithAdress>
  <DomainObject.Predmet.OstaliListFormatedWithAdressOIB>
    <izvorni_sadrzaj>
      <item>Dario Fabrični, OIB 39693260935, Ulica Dore Pejačević 6, 10000 Zagreb punomoćnik sudionika u postupku SANJA FABRIČNI  jednostavno društvo s ograničenom odgovornošću za trgovinu i usluge</item>
    </izvorni_sadrzaj>
    <derivirana_varijabla naziv="DomainObject.Predmet.OstaliListFormatedWithAdressOIB_1">
      <item>Dario Fabrični, OIB 39693260935, Ulica Dore Pejačević 6, 10000 Zagreb punomoćnik sudionika u postupku SANJA FABRIČNI  jednostavno društvo s ograničenom odgovornošću za trgovinu i usluge</item>
    </derivirana_varijabla>
  </DomainObject.Predmet.OstaliListFormatedWithAdressOIB>
  <DomainObject.Predmet.OstaliListNazivFormated>
    <izvorni_sadrzaj>
      <item>Dario Fabrični</item>
    </izvorni_sadrzaj>
    <derivirana_varijabla naziv="DomainObject.Predmet.OstaliListNazivFormated_1">
      <item>Dario Fabrični</item>
    </derivirana_varijabla>
  </DomainObject.Predmet.OstaliListNazivFormated>
  <DomainObject.Predmet.OstaliListNazivFormatedOIB>
    <izvorni_sadrzaj>
      <item>Dario Fabrični, OIB 39693260935</item>
    </izvorni_sadrzaj>
    <derivirana_varijabla naziv="DomainObject.Predmet.OstaliListNazivFormatedOIB_1">
      <item>Dario Fabrični, OIB 39693260935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SANJA FABRIČNI  jednostavno društvo s ograničenom odgovornošću za trgovinu i usluge</izvorni_sadrzaj>
    <derivirana_varijabla naziv="DomainObject.Predmet.ProtustrankaIDrugi_1">SANJA FABRIČNI 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SANJA FABRIČNI  jednostavno društvo s ograničenom odgovornošću za trgovinu i usluge, OIB 74626950153, Ulica Dore Pejačević 6, 10000 Zagreb</izvorni_sadrzaj>
    <derivirana_varijabla naziv="DomainObject.Predmet.ProtustrankaIDrugiAdressOIB_1">SANJA FABRIČNI  jednostavno društvo s ograničenom odgovornošću za trgovinu i usluge, OIB 74626950153, Ulica Dore Pejačević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FABRIČNI  jednostavno društvo s ograničenom odgovornošću za trgovinu i usluge</item>
      <item>Financijska agencija</item>
      <item>Dario Fabrični</item>
    </izvorni_sadrzaj>
    <derivirana_varijabla naziv="DomainObject.Predmet.SudioniciListNaziv_1">
      <item>SANJA FABRIČNI  jednostavno društvo s ograničenom odgovornošću za trgovinu i usluge</item>
      <item>Financijska agencija</item>
      <item>Dario Fabrični</item>
    </derivirana_varijabla>
  </DomainObject.Predmet.SudioniciListNaziv>
  <DomainObject.Predmet.SudioniciListAdressOIB>
    <izvorni_sadrzaj>
      <item>SANJA FABRIČNI  jednostavno društvo s ograničenom odgovornošću za trgovinu i usluge, OIB 74626950153, Ulica Dore Pejačević 6,10000 Zagreb</item>
      <item>Financijska agencija, OIB 85821130368, TRG SVIBANJSKIH ŽRTAVA 1995. 1,10000 Zagreb</item>
      <item>Dario Fabrični, OIB 39693260935, Ulica Dore Pejačević 6,10000 Zagreb</item>
    </izvorni_sadrzaj>
    <derivirana_varijabla naziv="DomainObject.Predmet.SudioniciListAdressOIB_1">
      <item>SANJA FABRIČNI  jednostavno društvo s ograničenom odgovornošću za trgovinu i usluge, OIB 74626950153, Ulica Dore Pejačević 6,10000 Zagreb</item>
      <item>Financijska agencija, OIB 85821130368, TRG SVIBANJSKIH ŽRTAVA 1995. 1,10000 Zagreb</item>
      <item>Dario Fabrični, OIB 39693260935, Ulica Dore Pejačević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74626950153</item>
      <item>, OIB 85821130368</item>
      <item>, OIB 39693260935</item>
    </izvorni_sadrzaj>
    <derivirana_varijabla naziv="DomainObject.Predmet.SudioniciListNazivOIB_1">
      <item>, OIB 74626950153</item>
      <item>, OIB 85821130368</item>
      <item>, OIB 39693260935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2020.</izvorni_sadrzaj>
    <derivirana_varijabla naziv="DomainObject.Predmet.DatumPocetkaProcesa_1">14.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862</properties:Characters>
  <properties:Lines>48</properties:Lines>
  <properties:Paragraphs>26</properties:Paragraphs>
  <properties:TotalTime>111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2020-08-28T06:25:00Z</cp:lastPrinted>
  <dcterms:modified xmlns:xsi="http://www.w3.org/2001/XMLSchema-instance" xsi:type="dcterms:W3CDTF">2020-08-28T06:36:00Z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